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F506E" w14:textId="77777777" w:rsidR="00EC7031" w:rsidRDefault="00EC7031" w:rsidP="00EC7031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IVE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fl.1448)</w:t>
      </w:r>
    </w:p>
    <w:p w14:paraId="055D38B2" w14:textId="77777777" w:rsidR="00EC7031" w:rsidRDefault="00EC7031" w:rsidP="00EC7031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Gentleman.</w:t>
      </w:r>
    </w:p>
    <w:p w14:paraId="6454C8FF" w14:textId="77777777" w:rsidR="00EC7031" w:rsidRDefault="00EC7031" w:rsidP="00EC7031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23AFD1A7" w14:textId="77777777" w:rsidR="00EC7031" w:rsidRDefault="00EC7031" w:rsidP="00EC7031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2B0AC68A" w14:textId="77777777" w:rsidR="00EC7031" w:rsidRDefault="00EC7031" w:rsidP="00EC7031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1448</w:t>
      </w:r>
      <w:r>
        <w:rPr>
          <w:rFonts w:cs="Times New Roman"/>
          <w:szCs w:val="24"/>
        </w:rPr>
        <w:tab/>
        <w:t xml:space="preserve">He and the other executors of John </w:t>
      </w:r>
      <w:proofErr w:type="spellStart"/>
      <w:r>
        <w:rPr>
          <w:rFonts w:cs="Times New Roman"/>
          <w:szCs w:val="24"/>
        </w:rPr>
        <w:t>Cokkes</w:t>
      </w:r>
      <w:proofErr w:type="spellEnd"/>
      <w:r>
        <w:rPr>
          <w:rFonts w:cs="Times New Roman"/>
          <w:szCs w:val="24"/>
        </w:rPr>
        <w:t xml:space="preserve"> of London(q.v.) made a </w:t>
      </w:r>
      <w:proofErr w:type="gramStart"/>
      <w:r>
        <w:rPr>
          <w:rFonts w:cs="Times New Roman"/>
          <w:szCs w:val="24"/>
        </w:rPr>
        <w:t>plaint</w:t>
      </w:r>
      <w:proofErr w:type="gramEnd"/>
    </w:p>
    <w:p w14:paraId="576F71ED" w14:textId="77777777" w:rsidR="00EC7031" w:rsidRDefault="00EC7031" w:rsidP="00EC7031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debt against John </w:t>
      </w:r>
      <w:proofErr w:type="spellStart"/>
      <w:r>
        <w:rPr>
          <w:rFonts w:cs="Times New Roman"/>
          <w:szCs w:val="24"/>
        </w:rPr>
        <w:t>Lokkey</w:t>
      </w:r>
      <w:proofErr w:type="spellEnd"/>
      <w:r>
        <w:rPr>
          <w:rFonts w:cs="Times New Roman"/>
          <w:szCs w:val="24"/>
        </w:rPr>
        <w:t xml:space="preserve"> of Coventry(q.v.) and William </w:t>
      </w:r>
      <w:proofErr w:type="spellStart"/>
      <w:r>
        <w:rPr>
          <w:rFonts w:cs="Times New Roman"/>
          <w:szCs w:val="24"/>
        </w:rPr>
        <w:t>Mariot</w:t>
      </w:r>
      <w:proofErr w:type="spellEnd"/>
      <w:r>
        <w:rPr>
          <w:rFonts w:cs="Times New Roman"/>
          <w:szCs w:val="24"/>
        </w:rPr>
        <w:t xml:space="preserve"> of</w:t>
      </w:r>
    </w:p>
    <w:p w14:paraId="69726A1C" w14:textId="77777777" w:rsidR="00EC7031" w:rsidRDefault="00EC7031" w:rsidP="00EC7031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Coventry(q.v.). </w:t>
      </w:r>
      <w:r>
        <w:t xml:space="preserve">      </w:t>
      </w:r>
      <w:r>
        <w:rPr>
          <w:rFonts w:cs="Times New Roman"/>
          <w:szCs w:val="24"/>
        </w:rPr>
        <w:t xml:space="preserve">( </w:t>
      </w:r>
      <w:hyperlink r:id="rId6" w:history="1">
        <w:r w:rsidRPr="00684842">
          <w:rPr>
            <w:rStyle w:val="Hyperlink"/>
            <w:rFonts w:cs="Times New Roman"/>
            <w:szCs w:val="24"/>
          </w:rPr>
          <w:t>https://waalt.uh.edu/index.php/CP40/748</w:t>
        </w:r>
      </w:hyperlink>
      <w:r>
        <w:rPr>
          <w:rFonts w:cs="Times New Roman"/>
          <w:szCs w:val="24"/>
        </w:rPr>
        <w:t xml:space="preserve"> )</w:t>
      </w:r>
    </w:p>
    <w:p w14:paraId="655DAC48" w14:textId="77777777" w:rsidR="00EC7031" w:rsidRDefault="00EC7031" w:rsidP="00EC7031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55A72683" w14:textId="77777777" w:rsidR="00EC7031" w:rsidRDefault="00EC7031" w:rsidP="00EC7031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087D6010" w14:textId="77777777" w:rsidR="00EC7031" w:rsidRDefault="00EC7031" w:rsidP="00EC7031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10 May 2024</w:t>
      </w:r>
    </w:p>
    <w:p w14:paraId="2E1BDD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396F7" w14:textId="77777777" w:rsidR="00EC7031" w:rsidRDefault="00EC7031" w:rsidP="009139A6">
      <w:r>
        <w:separator/>
      </w:r>
    </w:p>
  </w:endnote>
  <w:endnote w:type="continuationSeparator" w:id="0">
    <w:p w14:paraId="17425C19" w14:textId="77777777" w:rsidR="00EC7031" w:rsidRDefault="00EC70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AF2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FC9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BA9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CB980" w14:textId="77777777" w:rsidR="00EC7031" w:rsidRDefault="00EC7031" w:rsidP="009139A6">
      <w:r>
        <w:separator/>
      </w:r>
    </w:p>
  </w:footnote>
  <w:footnote w:type="continuationSeparator" w:id="0">
    <w:p w14:paraId="5AC0E53D" w14:textId="77777777" w:rsidR="00EC7031" w:rsidRDefault="00EC70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E2C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5A2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3B8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03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C7031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50250"/>
  <w15:chartTrackingRefBased/>
  <w15:docId w15:val="{A01DD705-9DBF-4EA7-9408-6B0D5B667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C70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2024-05-10T09:57:00Z</dcterms:created>
  <dcterms:modified xsi:type="dcterms:W3CDTF">2024-05-10T09:57:00Z</dcterms:modified>
</cp:coreProperties>
</file>